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43FAD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ELYOT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4A7B9442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Tiler.</w:t>
      </w:r>
    </w:p>
    <w:p w14:paraId="01F37B9A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96B54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7720C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Barfote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and John Michel of London, </w:t>
      </w:r>
    </w:p>
    <w:p w14:paraId="56DF22EE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cutler(q.v.</w:t>
      </w:r>
      <w:proofErr w:type="gramStart"/>
      <w:r>
        <w:rPr>
          <w:rFonts w:ascii="Times New Roman" w:hAnsi="Times New Roman" w:cs="Times New Roman"/>
          <w:sz w:val="24"/>
          <w:szCs w:val="24"/>
        </w:rPr>
        <w:t>),  brought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plaint of debt against him.</w:t>
      </w:r>
    </w:p>
    <w:p w14:paraId="494BE5DE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https://waalt.uh.edu/index.php/CP40/605:_A-J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BE5494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FB74A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75FBC" w14:textId="77777777" w:rsidR="0082445F" w:rsidRDefault="0082445F" w:rsidP="0082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2022</w:t>
      </w:r>
    </w:p>
    <w:p w14:paraId="477AB9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48FB" w14:textId="77777777" w:rsidR="0082445F" w:rsidRDefault="0082445F" w:rsidP="009139A6">
      <w:r>
        <w:separator/>
      </w:r>
    </w:p>
  </w:endnote>
  <w:endnote w:type="continuationSeparator" w:id="0">
    <w:p w14:paraId="699521D6" w14:textId="77777777" w:rsidR="0082445F" w:rsidRDefault="008244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38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0D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1F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A461" w14:textId="77777777" w:rsidR="0082445F" w:rsidRDefault="0082445F" w:rsidP="009139A6">
      <w:r>
        <w:separator/>
      </w:r>
    </w:p>
  </w:footnote>
  <w:footnote w:type="continuationSeparator" w:id="0">
    <w:p w14:paraId="3064A6F4" w14:textId="77777777" w:rsidR="0082445F" w:rsidRDefault="008244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17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D70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6C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5F"/>
    <w:rsid w:val="000666E0"/>
    <w:rsid w:val="002510B7"/>
    <w:rsid w:val="005C130B"/>
    <w:rsid w:val="0082445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7388C"/>
  <w15:chartTrackingRefBased/>
  <w15:docId w15:val="{89EB6AA6-D837-4646-AB29-6E2DC510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4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2022-06-21T08:01:00Z</dcterms:created>
  <dcterms:modified xsi:type="dcterms:W3CDTF">2022-06-21T08:01:00Z</dcterms:modified>
</cp:coreProperties>
</file>